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r>
              <w:rPr>
                <w:sz w:val="34"/>
                <w:szCs w:val="28"/>
              </w:rPr>
              <w:t xml:space="preserve">RENDRE COUPE-FEU LES CONDUITS DE </w:t>
            </w:r>
            <w:r w:rsidR="00E9604D">
              <w:rPr>
                <w:sz w:val="34"/>
                <w:szCs w:val="28"/>
              </w:rPr>
              <w:t>VENTILATION</w:t>
            </w:r>
            <w:r>
              <w:rPr>
                <w:sz w:val="34"/>
                <w:szCs w:val="28"/>
              </w:rPr>
              <w:t xml:space="preserve"> EN ACIER GALVANI</w:t>
            </w:r>
            <w:r w:rsidR="001F11E1">
              <w:rPr>
                <w:sz w:val="34"/>
                <w:szCs w:val="28"/>
              </w:rPr>
              <w:t>S</w:t>
            </w:r>
            <w:r>
              <w:rPr>
                <w:rFonts w:ascii="Arial" w:hAnsi="Arial" w:cs="Arial"/>
                <w:sz w:val="34"/>
                <w:szCs w:val="28"/>
              </w:rPr>
              <w:t>É</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1F11E1" w:rsidRPr="004B30F4" w:rsidRDefault="00DF3C93" w:rsidP="004B30F4">
      <w:pPr>
        <w:pStyle w:val="Titre1"/>
        <w:rPr>
          <w:color w:val="045B7E"/>
          <w:sz w:val="52"/>
        </w:rPr>
      </w:pPr>
      <w:r>
        <w:rPr>
          <w:color w:val="045B7E"/>
          <w:sz w:val="52"/>
        </w:rPr>
        <w:t>Réseaux</w:t>
      </w:r>
      <w:r w:rsidR="00323A0B">
        <w:rPr>
          <w:color w:val="045B7E"/>
          <w:sz w:val="52"/>
        </w:rPr>
        <w:t xml:space="preserve"> </w:t>
      </w:r>
      <w:r w:rsidR="004B30F4">
        <w:rPr>
          <w:color w:val="045B7E"/>
          <w:sz w:val="52"/>
        </w:rPr>
        <w:t xml:space="preserve">apparents </w:t>
      </w:r>
      <w:r w:rsidR="00323A0B">
        <w:rPr>
          <w:color w:val="045B7E"/>
          <w:sz w:val="52"/>
        </w:rPr>
        <w:t>de ventilation</w:t>
      </w:r>
      <w:r w:rsidR="00277AD5" w:rsidRPr="009C72CC">
        <w:rPr>
          <w:color w:val="045B7E"/>
          <w:sz w:val="52"/>
        </w:rPr>
        <w:t xml:space="preserve"> </w:t>
      </w:r>
      <w:r w:rsidR="008D215E">
        <w:rPr>
          <w:color w:val="045B7E"/>
          <w:sz w:val="52"/>
        </w:rPr>
        <w:t>en section rectangulaire</w:t>
      </w:r>
    </w:p>
    <w:p w:rsidR="008D4764" w:rsidRPr="004B30F4" w:rsidRDefault="001F11E1" w:rsidP="004B30F4">
      <w:pPr>
        <w:jc w:val="both"/>
        <w:rPr>
          <w:rFonts w:ascii="Gotham Rounded Book" w:hAnsi="Gotham Rounded Book"/>
        </w:rPr>
      </w:pPr>
      <w:r w:rsidRPr="004B30F4">
        <w:rPr>
          <w:rFonts w:ascii="Gotham Rounded Book" w:hAnsi="Gotham Rounded Book"/>
          <w:noProof/>
          <w:lang w:eastAsia="fr-FR"/>
        </w:rPr>
        <w:drawing>
          <wp:anchor distT="0" distB="0" distL="114300" distR="114300" simplePos="0" relativeHeight="251658240" behindDoc="0" locked="0" layoutInCell="1" allowOverlap="1" wp14:anchorId="13C23A65" wp14:editId="1D46F030">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30F4">
        <w:rPr>
          <w:rFonts w:ascii="Gotham Rounded Book" w:hAnsi="Gotham Rounded Book"/>
        </w:rPr>
        <w:t xml:space="preserve">La réalisation des conduits rectangulaires de désenfumage verticaux ou horizontaux </w:t>
      </w:r>
      <w:r w:rsidR="000370E9" w:rsidRPr="004B30F4">
        <w:rPr>
          <w:rFonts w:ascii="Gotham Rounded Book" w:hAnsi="Gotham Rounded Book"/>
        </w:rPr>
        <w:t>EI</w:t>
      </w:r>
      <w:r w:rsidR="000370E9" w:rsidRPr="004B30F4">
        <w:rPr>
          <w:rFonts w:ascii="Gotham Rounded Book" w:hAnsi="Gotham Rounded Book"/>
          <w:i/>
          <w:highlight w:val="lightGray"/>
        </w:rPr>
        <w:t>X</w:t>
      </w:r>
      <w:r w:rsidR="000370E9" w:rsidRPr="004B30F4">
        <w:rPr>
          <w:rFonts w:ascii="Gotham Rounded Book" w:hAnsi="Gotham Rounded Book"/>
        </w:rPr>
        <w:t xml:space="preserve"> </w:t>
      </w:r>
      <w:r w:rsidRPr="004B30F4">
        <w:rPr>
          <w:rFonts w:ascii="Gotham Rounded Book" w:hAnsi="Gotham Rounded Book"/>
        </w:rPr>
        <w:t xml:space="preserve">se fera en acier galvanisé recouverts par de la laine ULTIMATE® </w:t>
      </w:r>
      <w:r w:rsidR="000370E9" w:rsidRPr="004B30F4">
        <w:rPr>
          <w:rFonts w:ascii="Gotham Rounded Book" w:hAnsi="Gotham Rounded Book"/>
        </w:rPr>
        <w:t xml:space="preserve">d’épaisseur </w:t>
      </w:r>
      <w:r w:rsidR="000370E9" w:rsidRPr="004B30F4">
        <w:rPr>
          <w:rFonts w:ascii="Gotham Rounded Book" w:hAnsi="Gotham Rounded Book"/>
          <w:i/>
          <w:highlight w:val="lightGray"/>
        </w:rPr>
        <w:t>voir tableau</w:t>
      </w:r>
      <w:r w:rsidR="000370E9" w:rsidRPr="004B30F4">
        <w:rPr>
          <w:rFonts w:ascii="Gotham Rounded Book" w:hAnsi="Gotham Rounded Book"/>
          <w:i/>
        </w:rPr>
        <w:t xml:space="preserve"> </w:t>
      </w:r>
      <w:r w:rsidR="000370E9" w:rsidRPr="004B30F4">
        <w:rPr>
          <w:rFonts w:ascii="Gotham Rounded Book" w:hAnsi="Gotham Rounded Book"/>
        </w:rPr>
        <w:t xml:space="preserve">mm </w:t>
      </w:r>
      <w:r w:rsidRPr="004B30F4">
        <w:rPr>
          <w:rFonts w:ascii="Gotham Rounded Book" w:hAnsi="Gotham Rounded Book"/>
        </w:rPr>
        <w:t xml:space="preserve">de type U PROTECT® </w:t>
      </w:r>
      <w:proofErr w:type="spellStart"/>
      <w:r w:rsidRPr="004B30F4">
        <w:rPr>
          <w:rFonts w:ascii="Gotham Rounded Book" w:hAnsi="Gotham Rounded Book"/>
        </w:rPr>
        <w:t>Slab</w:t>
      </w:r>
      <w:proofErr w:type="spellEnd"/>
      <w:r w:rsidRPr="004B30F4">
        <w:rPr>
          <w:rFonts w:ascii="Gotham Rounded Book" w:hAnsi="Gotham Rounded Book"/>
        </w:rPr>
        <w:t xml:space="preserve"> 4.0 Alu Black de la société ISOVER.</w:t>
      </w:r>
      <w:r w:rsidR="000370E9" w:rsidRPr="004B30F4">
        <w:rPr>
          <w:rFonts w:ascii="Gotham Rounded Book" w:hAnsi="Gotham Rounded Book"/>
        </w:rPr>
        <w:t xml:space="preserve"> </w:t>
      </w:r>
      <w:r w:rsidRPr="004B30F4">
        <w:rPr>
          <w:rFonts w:ascii="Gotham Rounded Book" w:hAnsi="Gotham Rounded Book"/>
        </w:rPr>
        <w:t>Les conduits bénéficieront d’un classement de résistance au feu suivant la norme européenne NF EN 1366-1.</w:t>
      </w:r>
    </w:p>
    <w:p w:rsidR="00E81A0C" w:rsidRDefault="001F11E1" w:rsidP="00323A0B">
      <w:pPr>
        <w:jc w:val="both"/>
        <w:rPr>
          <w:rFonts w:ascii="Gotham Rounded Book" w:hAnsi="Gotham Rounded Book"/>
        </w:rPr>
      </w:pPr>
      <w:r w:rsidRPr="00323A0B">
        <w:rPr>
          <w:rFonts w:ascii="Gotham Rounded Book" w:hAnsi="Gotham Rounded Book"/>
        </w:rPr>
        <w:t xml:space="preserve">Les panneaux de laine ULTIMATE® </w:t>
      </w:r>
      <w:r w:rsidR="00F10EEF" w:rsidRPr="00323A0B">
        <w:rPr>
          <w:rFonts w:ascii="Gotham Rounded Book" w:hAnsi="Gotham Rounded Book"/>
        </w:rPr>
        <w:t xml:space="preserve">seront </w:t>
      </w:r>
      <w:r w:rsidR="000370E9" w:rsidRPr="00323A0B">
        <w:rPr>
          <w:rFonts w:ascii="Gotham Rounded Book" w:hAnsi="Gotham Rounded Book"/>
        </w:rPr>
        <w:t xml:space="preserve">surfacés par un aluminium noir </w:t>
      </w:r>
      <w:r w:rsidR="00F10EEF" w:rsidRPr="00323A0B">
        <w:rPr>
          <w:rFonts w:ascii="Gotham Rounded Book" w:hAnsi="Gotham Rounded Book"/>
        </w:rPr>
        <w:t xml:space="preserve">et </w:t>
      </w:r>
      <w:r w:rsidRPr="00323A0B">
        <w:rPr>
          <w:rFonts w:ascii="Gotham Rounded Book" w:hAnsi="Gotham Rounded Book"/>
        </w:rPr>
        <w:t xml:space="preserve">auront </w:t>
      </w:r>
      <w:r w:rsidR="000370E9" w:rsidRPr="00323A0B">
        <w:rPr>
          <w:rFonts w:ascii="Gotham Rounded Book" w:hAnsi="Gotham Rounded Book"/>
        </w:rPr>
        <w:t>un classement de comportement en</w:t>
      </w:r>
      <w:r w:rsidRPr="00323A0B">
        <w:rPr>
          <w:rFonts w:ascii="Gotham Rounded Book" w:hAnsi="Gotham Rounded Book"/>
        </w:rPr>
        <w:t xml:space="preserve"> réaction au feu A1 selon la norme NF EN 13 501-1</w:t>
      </w:r>
      <w:r w:rsidR="00E81A0C">
        <w:rPr>
          <w:rFonts w:ascii="Gotham Rounded Book" w:hAnsi="Gotham Rounded Book"/>
        </w:rPr>
        <w:t>+A1</w:t>
      </w:r>
      <w:r w:rsidR="000370E9" w:rsidRPr="00323A0B">
        <w:rPr>
          <w:rFonts w:ascii="Gotham Rounded Book" w:hAnsi="Gotham Rounded Book"/>
        </w:rPr>
        <w:t>.</w:t>
      </w:r>
      <w:r w:rsidRPr="00323A0B">
        <w:rPr>
          <w:rFonts w:ascii="Gotham Rounded Book" w:hAnsi="Gotham Rounded Book"/>
        </w:rPr>
        <w:t xml:space="preserve"> </w:t>
      </w:r>
      <w:r w:rsidR="000370E9" w:rsidRPr="00323A0B">
        <w:rPr>
          <w:rFonts w:ascii="Gotham Rounded Book" w:hAnsi="Gotham Rounded Book"/>
        </w:rPr>
        <w:t xml:space="preserve">Ils seront fixés au conduit métallique à l’aide d’aiguilles à souder. Les panneaux seront maintenus entre eux pas des vis de type vis </w:t>
      </w:r>
      <w:proofErr w:type="spellStart"/>
      <w:r w:rsidR="000370E9" w:rsidRPr="00323A0B">
        <w:rPr>
          <w:rFonts w:ascii="Gotham Rounded Book" w:hAnsi="Gotham Rounded Book"/>
        </w:rPr>
        <w:t>Fire</w:t>
      </w:r>
      <w:proofErr w:type="spellEnd"/>
      <w:r w:rsidR="000370E9" w:rsidRPr="00323A0B">
        <w:rPr>
          <w:rFonts w:ascii="Gotham Rounded Book" w:hAnsi="Gotham Rounded Book"/>
        </w:rPr>
        <w:t xml:space="preserve"> </w:t>
      </w:r>
      <w:proofErr w:type="spellStart"/>
      <w:r w:rsidR="000370E9" w:rsidRPr="00323A0B">
        <w:rPr>
          <w:rFonts w:ascii="Gotham Rounded Book" w:hAnsi="Gotham Rounded Book"/>
        </w:rPr>
        <w:t>Screw</w:t>
      </w:r>
      <w:proofErr w:type="spellEnd"/>
      <w:r w:rsidR="000370E9" w:rsidRPr="00323A0B">
        <w:rPr>
          <w:rFonts w:ascii="Gotham Rounded Book" w:hAnsi="Gotham Rounded Book"/>
        </w:rPr>
        <w:t xml:space="preserve"> de la société ISOVER.</w:t>
      </w:r>
      <w:r w:rsidR="00E81A0C">
        <w:rPr>
          <w:rFonts w:ascii="Gotham Rounded Book" w:hAnsi="Gotham Rounded Book"/>
        </w:rPr>
        <w:t xml:space="preserve"> </w:t>
      </w:r>
      <w:r w:rsidR="00C90BBF" w:rsidRPr="00323A0B">
        <w:rPr>
          <w:rFonts w:ascii="Gotham Rounded Book" w:hAnsi="Gotham Rounded Book"/>
        </w:rPr>
        <w:t xml:space="preserve">Dans le cas de traversée de dalle, les conduits seront filants et le calfeutrement sera assuré par de la laine ULTIMATE® de type U PROTECT® </w:t>
      </w:r>
      <w:proofErr w:type="spellStart"/>
      <w:r w:rsidR="00C90BBF" w:rsidRPr="00323A0B">
        <w:rPr>
          <w:rFonts w:ascii="Gotham Rounded Book" w:hAnsi="Gotham Rounded Book"/>
        </w:rPr>
        <w:t>Slab</w:t>
      </w:r>
      <w:proofErr w:type="spellEnd"/>
      <w:r w:rsidR="00C90BBF" w:rsidRPr="00323A0B">
        <w:rPr>
          <w:rFonts w:ascii="Gotham Rounded Book" w:hAnsi="Gotham Rounded Book"/>
        </w:rPr>
        <w:t xml:space="preserve"> 4.0.</w:t>
      </w:r>
      <w:r w:rsidR="00E81A0C">
        <w:rPr>
          <w:rFonts w:ascii="Gotham Rounded Book" w:hAnsi="Gotham Rounded Book"/>
        </w:rPr>
        <w:t xml:space="preserve"> </w:t>
      </w:r>
    </w:p>
    <w:p w:rsidR="000370E9" w:rsidRPr="00CE1BF1" w:rsidRDefault="00F10EEF" w:rsidP="00323A0B">
      <w:pPr>
        <w:jc w:val="both"/>
        <w:rPr>
          <w:rFonts w:ascii="Gotham Rounded Book" w:hAnsi="Gotham Rounded Book"/>
          <w:b/>
        </w:rPr>
      </w:pPr>
      <w:r w:rsidRPr="00CE1BF1">
        <w:rPr>
          <w:rFonts w:ascii="Gotham Rounded Book" w:hAnsi="Gotham Rounded Book"/>
          <w:b/>
        </w:rPr>
        <w:t>La mise en œuvre ser</w:t>
      </w:r>
      <w:r w:rsidR="00323A0B" w:rsidRPr="00CE1BF1">
        <w:rPr>
          <w:rFonts w:ascii="Gotham Rounded Book" w:hAnsi="Gotham Rounded Book"/>
          <w:b/>
        </w:rPr>
        <w:t>a conforme au PV : EFR-15–000166</w:t>
      </w:r>
      <w:r w:rsidRPr="00CE1BF1">
        <w:rPr>
          <w:rFonts w:ascii="Gotham Rounded Book" w:hAnsi="Gotham Rounded Book"/>
          <w:b/>
        </w:rPr>
        <w:t xml:space="preserve"> - Rés</w:t>
      </w:r>
      <w:r w:rsidR="00323A0B" w:rsidRPr="00CE1BF1">
        <w:rPr>
          <w:rFonts w:ascii="Gotham Rounded Book" w:hAnsi="Gotham Rounded Book"/>
          <w:b/>
        </w:rPr>
        <w:t xml:space="preserve">istance au feu des conduits de ventilation </w:t>
      </w:r>
      <w:r w:rsidRPr="00CE1BF1">
        <w:rPr>
          <w:rFonts w:ascii="Gotham Rounded Book" w:hAnsi="Gotham Rounded Book"/>
          <w:b/>
        </w:rPr>
        <w:t>rectangulaires.</w:t>
      </w:r>
    </w:p>
    <w:p w:rsidR="00C90BBF" w:rsidRPr="00323A0B" w:rsidRDefault="005F7DA6" w:rsidP="00323A0B">
      <w:pPr>
        <w:jc w:val="both"/>
        <w:rPr>
          <w:rFonts w:ascii="Gotham Rounded Book" w:hAnsi="Gotham Rounded Book"/>
        </w:rPr>
      </w:pPr>
      <w:r w:rsidRPr="00323A0B">
        <w:rPr>
          <w:rFonts w:ascii="Gotham Rounded Book" w:hAnsi="Gotham Rounded Book"/>
        </w:rPr>
        <w:t xml:space="preserve">Les conduits métalliques devront répondre à </w:t>
      </w:r>
      <w:r w:rsidR="008B0B94" w:rsidRPr="00323A0B">
        <w:rPr>
          <w:rFonts w:ascii="Gotham Rounded Book" w:hAnsi="Gotham Rounded Book"/>
        </w:rPr>
        <w:t xml:space="preserve">certaines caractéristiques décrites dans le PV dont : </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Epaisseur minimale de l’acier galvanisé : 7/10mm</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Classe d’étanchéité à l’air du réseau : B selon NF EN 1507</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Sections maximales : 1250x1000 mm</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Lo</w:t>
      </w:r>
      <w:r w:rsidR="00323A0B">
        <w:rPr>
          <w:rFonts w:ascii="Gotham Rounded Book" w:hAnsi="Gotham Rounded Book"/>
          <w:sz w:val="20"/>
        </w:rPr>
        <w:t>n</w:t>
      </w:r>
      <w:r w:rsidRPr="00323A0B">
        <w:rPr>
          <w:rFonts w:ascii="Gotham Rounded Book" w:hAnsi="Gotham Rounded Book"/>
          <w:sz w:val="20"/>
        </w:rPr>
        <w:t>gueur maximales du tronçon : 1250 mm (pour EI120) 1500 mm (jusqu’à EI90)</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Renfort à mi longueur pour les côtes supérieures à 500 mm</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666B9D"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AA0419" w:rsidRDefault="008B0B94" w:rsidP="00323A0B">
            <w:pPr>
              <w:pStyle w:val="Sansinterligne"/>
              <w:jc w:val="both"/>
              <w:rPr>
                <w:rFonts w:ascii="Gotham Rounded Book" w:hAnsi="Gotham Rounded Book"/>
              </w:rPr>
            </w:pPr>
            <w:r>
              <w:rPr>
                <w:rFonts w:ascii="Gotham Rounded Book" w:hAnsi="Gotham Rounded Book"/>
              </w:rPr>
              <w:t>Epaisseur de la c</w:t>
            </w:r>
            <w:r w:rsidR="00323A0B">
              <w:rPr>
                <w:rFonts w:ascii="Gotham Rounded Book" w:hAnsi="Gotham Rounded Book"/>
              </w:rPr>
              <w:t>ouche de laine pour réseaux de ventilation</w:t>
            </w:r>
            <w:r>
              <w:rPr>
                <w:rFonts w:ascii="Gotham Rounded Book" w:hAnsi="Gotham Rounded Book"/>
              </w:rPr>
              <w:t xml:space="preserve"> rectangulaires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323A0B">
        <w:tc>
          <w:tcPr>
            <w:tcW w:w="3459" w:type="dxa"/>
            <w:tcBorders>
              <w:top w:val="single" w:sz="4" w:space="0" w:color="626157" w:themeColor="text2"/>
              <w:bottom w:val="single" w:sz="4" w:space="0" w:color="626157" w:themeColor="text2"/>
              <w:right w:val="single" w:sz="4" w:space="0" w:color="626157" w:themeColor="text2"/>
            </w:tcBorders>
            <w:vAlign w:val="center"/>
          </w:tcPr>
          <w:p w:rsidR="008B0B94" w:rsidRPr="00666B9D" w:rsidRDefault="008B0B94" w:rsidP="00E81A0C">
            <w:pPr>
              <w:spacing w:before="0" w:after="0" w:line="240" w:lineRule="auto"/>
              <w:rPr>
                <w:rFonts w:ascii="GothamMedium" w:hAnsi="GothamMedium"/>
                <w:b/>
                <w:sz w:val="18"/>
                <w:szCs w:val="18"/>
              </w:rPr>
            </w:pPr>
            <w:r>
              <w:rPr>
                <w:rFonts w:ascii="GothamMedium" w:hAnsi="GothamMedium"/>
                <w:sz w:val="18"/>
                <w:szCs w:val="18"/>
              </w:rPr>
              <w:t xml:space="preserve">Conduit Horizontal </w:t>
            </w:r>
          </w:p>
        </w:tc>
        <w:tc>
          <w:tcPr>
            <w:tcW w:w="1560"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4</w:t>
            </w:r>
            <w:r w:rsidR="008B0B94">
              <w:rPr>
                <w:rFonts w:asciiTheme="majorHAnsi" w:hAnsiTheme="majorHAnsi"/>
                <w:sz w:val="18"/>
                <w:szCs w:val="18"/>
              </w:rPr>
              <w:t>0 mm</w:t>
            </w:r>
          </w:p>
        </w:tc>
        <w:tc>
          <w:tcPr>
            <w:tcW w:w="1559"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6</w:t>
            </w:r>
            <w:r w:rsidR="008B0B94">
              <w:rPr>
                <w:rFonts w:asciiTheme="majorHAnsi" w:hAnsiTheme="majorHAnsi"/>
                <w:sz w:val="18"/>
                <w:szCs w:val="18"/>
              </w:rPr>
              <w:t>0 mm</w:t>
            </w:r>
          </w:p>
        </w:tc>
        <w:tc>
          <w:tcPr>
            <w:tcW w:w="1417"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7</w:t>
            </w:r>
            <w:r w:rsidR="008B0B94">
              <w:rPr>
                <w:rFonts w:asciiTheme="majorHAnsi" w:hAnsiTheme="majorHAnsi"/>
                <w:sz w:val="18"/>
                <w:szCs w:val="18"/>
              </w:rPr>
              <w:t>0 mm</w:t>
            </w:r>
          </w:p>
        </w:tc>
        <w:tc>
          <w:tcPr>
            <w:tcW w:w="1843" w:type="dxa"/>
            <w:gridSpan w:val="2"/>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8</w:t>
            </w:r>
            <w:r w:rsidR="008B0B94">
              <w:rPr>
                <w:rFonts w:asciiTheme="majorHAnsi" w:hAnsiTheme="majorHAnsi"/>
                <w:sz w:val="18"/>
                <w:szCs w:val="18"/>
              </w:rPr>
              <w:t>0 mm</w:t>
            </w:r>
          </w:p>
        </w:tc>
      </w:tr>
      <w:tr w:rsidR="00323A0B" w:rsidRPr="00666B9D" w:rsidTr="008B0B94">
        <w:tc>
          <w:tcPr>
            <w:tcW w:w="3459" w:type="dxa"/>
            <w:tcBorders>
              <w:top w:val="single" w:sz="4" w:space="0" w:color="626157" w:themeColor="text2"/>
              <w:right w:val="single" w:sz="4" w:space="0" w:color="626157" w:themeColor="text2"/>
            </w:tcBorders>
            <w:vAlign w:val="center"/>
          </w:tcPr>
          <w:p w:rsidR="00323A0B" w:rsidRDefault="00E81A0C" w:rsidP="009D7779">
            <w:pPr>
              <w:spacing w:before="0" w:after="0" w:line="240" w:lineRule="auto"/>
              <w:rPr>
                <w:rFonts w:ascii="GothamMedium" w:hAnsi="GothamMedium"/>
                <w:sz w:val="18"/>
                <w:szCs w:val="18"/>
              </w:rPr>
            </w:pPr>
            <w:r>
              <w:rPr>
                <w:rFonts w:ascii="GothamMedium" w:hAnsi="GothamMedium"/>
                <w:sz w:val="18"/>
                <w:szCs w:val="18"/>
              </w:rPr>
              <w:t>Conduit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100 mm</w:t>
            </w:r>
          </w:p>
        </w:tc>
      </w:tr>
    </w:tbl>
    <w:p w:rsidR="008B0B94" w:rsidRDefault="008B0B94" w:rsidP="008B0B94">
      <w:pPr>
        <w:pStyle w:val="Paragraphedeliste"/>
      </w:pPr>
    </w:p>
    <w:p w:rsidR="00F10EEF" w:rsidRDefault="00F10EEF" w:rsidP="001F11E1"/>
    <w:p w:rsidR="000370E9" w:rsidRDefault="000370E9" w:rsidP="001F11E1"/>
    <w:p w:rsidR="004B30F4" w:rsidRDefault="004B30F4">
      <w:pPr>
        <w:spacing w:before="0" w:after="160" w:line="259" w:lineRule="auto"/>
        <w:rPr>
          <w:rFonts w:ascii="Gotham Rounded Book" w:hAnsi="Gotham Rounded Book" w:cstheme="minorHAnsi"/>
          <w:szCs w:val="20"/>
        </w:rPr>
      </w:pPr>
      <w:r>
        <w:rPr>
          <w:rFonts w:ascii="Gotham Rounded Book" w:hAnsi="Gotham Rounded Book" w:cstheme="minorHAnsi"/>
          <w:szCs w:val="20"/>
        </w:rPr>
        <w:br w:type="page"/>
      </w:r>
    </w:p>
    <w:p w:rsidR="004B30F4" w:rsidRDefault="004B30F4" w:rsidP="004B30F4">
      <w:pPr>
        <w:pStyle w:val="Titre1"/>
        <w:rPr>
          <w:color w:val="045B7E"/>
          <w:sz w:val="52"/>
        </w:rPr>
      </w:pPr>
      <w:r>
        <w:rPr>
          <w:color w:val="045B7E"/>
          <w:sz w:val="52"/>
        </w:rPr>
        <w:lastRenderedPageBreak/>
        <w:t>Réseaux de ventilation</w:t>
      </w:r>
      <w:r w:rsidRPr="009C72CC">
        <w:rPr>
          <w:color w:val="045B7E"/>
          <w:sz w:val="52"/>
        </w:rPr>
        <w:t xml:space="preserve"> </w:t>
      </w:r>
      <w:r>
        <w:rPr>
          <w:color w:val="045B7E"/>
          <w:sz w:val="52"/>
        </w:rPr>
        <w:t>en section rectangulaire</w:t>
      </w:r>
    </w:p>
    <w:p w:rsidR="004B30F4" w:rsidRPr="00323A0B" w:rsidRDefault="004B30F4" w:rsidP="004B30F4">
      <w:pPr>
        <w:rPr>
          <w:sz w:val="8"/>
        </w:rPr>
      </w:pPr>
    </w:p>
    <w:p w:rsidR="004B30F4" w:rsidRPr="00323A0B" w:rsidRDefault="004B30F4" w:rsidP="004B30F4">
      <w:pPr>
        <w:pStyle w:val="Titre1"/>
        <w:jc w:val="both"/>
        <w:rPr>
          <w:rFonts w:ascii="Gotham Rounded Book" w:eastAsiaTheme="minorHAnsi" w:hAnsi="Gotham Rounded Book" w:cstheme="minorBidi"/>
          <w:color w:val="auto"/>
          <w:kern w:val="0"/>
          <w:sz w:val="20"/>
          <w:szCs w:val="22"/>
        </w:rPr>
      </w:pPr>
      <w:r>
        <w:rPr>
          <w:noProof/>
          <w:lang w:eastAsia="fr-FR"/>
        </w:rPr>
        <w:drawing>
          <wp:anchor distT="0" distB="0" distL="114300" distR="114300" simplePos="0" relativeHeight="251661312" behindDoc="0" locked="0" layoutInCell="1" allowOverlap="1" wp14:anchorId="02498453" wp14:editId="596609D7">
            <wp:simplePos x="0" y="0"/>
            <wp:positionH relativeFrom="column">
              <wp:posOffset>4338154</wp:posOffset>
            </wp:positionH>
            <wp:positionV relativeFrom="paragraph">
              <wp:posOffset>25980</wp:posOffset>
            </wp:positionV>
            <wp:extent cx="2099145" cy="1477931"/>
            <wp:effectExtent l="0" t="0" r="0" b="825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val="0"/>
                        </a:ext>
                      </a:extLst>
                    </a:blip>
                    <a:srcRect l="19267"/>
                    <a:stretch/>
                  </pic:blipFill>
                  <pic:spPr bwMode="auto">
                    <a:xfrm>
                      <a:off x="0" y="0"/>
                      <a:ext cx="2100581" cy="147894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23A0B">
        <w:rPr>
          <w:rFonts w:ascii="Gotham Rounded Book" w:hAnsi="Gotham Rounded Book"/>
          <w:noProof/>
          <w:lang w:eastAsia="fr-FR"/>
        </w:rPr>
        <w:drawing>
          <wp:anchor distT="0" distB="0" distL="114300" distR="114300" simplePos="0" relativeHeight="251660288" behindDoc="0" locked="0" layoutInCell="1" allowOverlap="1" wp14:anchorId="3A9464F6" wp14:editId="69F1F267">
            <wp:simplePos x="0" y="0"/>
            <wp:positionH relativeFrom="column">
              <wp:posOffset>4337685</wp:posOffset>
            </wp:positionH>
            <wp:positionV relativeFrom="paragraph">
              <wp:posOffset>27305</wp:posOffset>
            </wp:positionV>
            <wp:extent cx="2092960" cy="1478915"/>
            <wp:effectExtent l="0" t="0" r="2540" b="6985"/>
            <wp:wrapSquare wrapText="bothSides"/>
            <wp:docPr id="6" name="Image 6"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3A0B">
        <w:rPr>
          <w:rFonts w:ascii="Gotham Rounded Book" w:eastAsiaTheme="minorHAnsi" w:hAnsi="Gotham Rounded Book" w:cstheme="minorBidi"/>
          <w:color w:val="auto"/>
          <w:kern w:val="0"/>
          <w:sz w:val="20"/>
          <w:szCs w:val="22"/>
        </w:rPr>
        <w:t>La réalisation des conduits rectangulaires de désenfumage verticaux ou horizontaux EI</w:t>
      </w:r>
      <w:r w:rsidRPr="00323A0B">
        <w:rPr>
          <w:rFonts w:ascii="Gotham Rounded Book" w:eastAsiaTheme="minorHAnsi" w:hAnsi="Gotham Rounded Book" w:cstheme="minorBidi"/>
          <w:i/>
          <w:color w:val="auto"/>
          <w:kern w:val="0"/>
          <w:sz w:val="20"/>
          <w:szCs w:val="22"/>
          <w:highlight w:val="lightGray"/>
        </w:rPr>
        <w:t>X</w:t>
      </w:r>
      <w:r w:rsidRPr="00323A0B">
        <w:rPr>
          <w:rFonts w:ascii="Gotham Rounded Book" w:eastAsiaTheme="minorHAnsi" w:hAnsi="Gotham Rounded Book" w:cstheme="minorBidi"/>
          <w:color w:val="auto"/>
          <w:kern w:val="0"/>
          <w:sz w:val="20"/>
          <w:szCs w:val="22"/>
        </w:rPr>
        <w:t xml:space="preserve"> se fera en acier galvanisé recouverts par de la laine ULTIMATE® d’épaisseur </w:t>
      </w:r>
      <w:r w:rsidRPr="00323A0B">
        <w:rPr>
          <w:rFonts w:ascii="Gotham Rounded Book" w:eastAsiaTheme="minorHAnsi" w:hAnsi="Gotham Rounded Book" w:cstheme="minorBidi"/>
          <w:i/>
          <w:color w:val="auto"/>
          <w:kern w:val="0"/>
          <w:sz w:val="20"/>
          <w:szCs w:val="22"/>
          <w:highlight w:val="lightGray"/>
        </w:rPr>
        <w:t>voir tableau</w:t>
      </w:r>
      <w:r w:rsidRPr="00323A0B">
        <w:rPr>
          <w:rFonts w:ascii="Gotham Rounded Book" w:eastAsiaTheme="minorHAnsi" w:hAnsi="Gotham Rounded Book" w:cstheme="minorBidi"/>
          <w:i/>
          <w:color w:val="auto"/>
          <w:kern w:val="0"/>
          <w:sz w:val="20"/>
          <w:szCs w:val="22"/>
        </w:rPr>
        <w:t xml:space="preserve"> </w:t>
      </w:r>
      <w:r w:rsidRPr="00323A0B">
        <w:rPr>
          <w:rFonts w:ascii="Gotham Rounded Book" w:eastAsiaTheme="minorHAnsi" w:hAnsi="Gotham Rounded Book" w:cstheme="minorBidi"/>
          <w:color w:val="auto"/>
          <w:kern w:val="0"/>
          <w:sz w:val="20"/>
          <w:szCs w:val="22"/>
        </w:rPr>
        <w:t xml:space="preserve">mm </w:t>
      </w:r>
      <w:r>
        <w:rPr>
          <w:rFonts w:ascii="Gotham Rounded Book" w:eastAsiaTheme="minorHAnsi" w:hAnsi="Gotham Rounded Book" w:cstheme="minorBidi"/>
          <w:color w:val="auto"/>
          <w:kern w:val="0"/>
          <w:sz w:val="20"/>
          <w:szCs w:val="22"/>
        </w:rPr>
        <w:t xml:space="preserve">de type U PROTECT® </w:t>
      </w:r>
      <w:proofErr w:type="spellStart"/>
      <w:r>
        <w:rPr>
          <w:rFonts w:ascii="Gotham Rounded Book" w:eastAsiaTheme="minorHAnsi" w:hAnsi="Gotham Rounded Book" w:cstheme="minorBidi"/>
          <w:color w:val="auto"/>
          <w:kern w:val="0"/>
          <w:sz w:val="20"/>
          <w:szCs w:val="22"/>
        </w:rPr>
        <w:t>Slab</w:t>
      </w:r>
      <w:proofErr w:type="spellEnd"/>
      <w:r>
        <w:rPr>
          <w:rFonts w:ascii="Gotham Rounded Book" w:eastAsiaTheme="minorHAnsi" w:hAnsi="Gotham Rounded Book" w:cstheme="minorBidi"/>
          <w:color w:val="auto"/>
          <w:kern w:val="0"/>
          <w:sz w:val="20"/>
          <w:szCs w:val="22"/>
        </w:rPr>
        <w:t xml:space="preserve"> 4.0 </w:t>
      </w:r>
      <w:r w:rsidRPr="00323A0B">
        <w:rPr>
          <w:rFonts w:ascii="Gotham Rounded Book" w:eastAsiaTheme="minorHAnsi" w:hAnsi="Gotham Rounded Book" w:cstheme="minorBidi"/>
          <w:color w:val="auto"/>
          <w:kern w:val="0"/>
          <w:sz w:val="20"/>
          <w:szCs w:val="22"/>
        </w:rPr>
        <w:t>de la société ISOVER. Les conduits bénéficieront d’un classement de résistance au feu suivant la norme européenne NF EN 1366-1.</w:t>
      </w:r>
    </w:p>
    <w:p w:rsidR="004B30F4" w:rsidRDefault="004B30F4" w:rsidP="004B30F4">
      <w:pPr>
        <w:jc w:val="both"/>
        <w:rPr>
          <w:rFonts w:ascii="Gotham Rounded Book" w:hAnsi="Gotham Rounded Book"/>
        </w:rPr>
      </w:pPr>
      <w:r w:rsidRPr="00323A0B">
        <w:rPr>
          <w:rFonts w:ascii="Gotham Rounded Book" w:hAnsi="Gotham Rounded Book"/>
        </w:rPr>
        <w:t xml:space="preserve">Les panneaux </w:t>
      </w:r>
      <w:r>
        <w:rPr>
          <w:rFonts w:ascii="Gotham Rounded Book" w:hAnsi="Gotham Rounded Book"/>
        </w:rPr>
        <w:t>seront en laine ULTIMATE®</w:t>
      </w:r>
      <w:r w:rsidRPr="00323A0B">
        <w:rPr>
          <w:rFonts w:ascii="Gotham Rounded Book" w:hAnsi="Gotham Rounded Book"/>
        </w:rPr>
        <w:t xml:space="preserve"> et auront un classement de comportement en réaction au feu A1 selon la norme NF EN 13 501-1</w:t>
      </w:r>
      <w:r>
        <w:rPr>
          <w:rFonts w:ascii="Gotham Rounded Book" w:hAnsi="Gotham Rounded Book"/>
        </w:rPr>
        <w:t>+A1</w:t>
      </w:r>
      <w:r w:rsidRPr="00323A0B">
        <w:rPr>
          <w:rFonts w:ascii="Gotham Rounded Book" w:hAnsi="Gotham Rounded Book"/>
        </w:rPr>
        <w:t xml:space="preserve">. Ils seront fixés au conduit métallique à l’aide d’aiguilles à souder. Les panneaux seront maintenus entre eux pas des vis de type vis </w:t>
      </w:r>
      <w:proofErr w:type="spellStart"/>
      <w:r w:rsidRPr="00323A0B">
        <w:rPr>
          <w:rFonts w:ascii="Gotham Rounded Book" w:hAnsi="Gotham Rounded Book"/>
        </w:rPr>
        <w:t>Fire</w:t>
      </w:r>
      <w:proofErr w:type="spellEnd"/>
      <w:r w:rsidRPr="00323A0B">
        <w:rPr>
          <w:rFonts w:ascii="Gotham Rounded Book" w:hAnsi="Gotham Rounded Book"/>
        </w:rPr>
        <w:t xml:space="preserve"> </w:t>
      </w:r>
      <w:proofErr w:type="spellStart"/>
      <w:r w:rsidRPr="00323A0B">
        <w:rPr>
          <w:rFonts w:ascii="Gotham Rounded Book" w:hAnsi="Gotham Rounded Book"/>
        </w:rPr>
        <w:t>Screw</w:t>
      </w:r>
      <w:proofErr w:type="spellEnd"/>
      <w:r w:rsidRPr="00323A0B">
        <w:rPr>
          <w:rFonts w:ascii="Gotham Rounded Book" w:hAnsi="Gotham Rounded Book"/>
        </w:rPr>
        <w:t xml:space="preserve"> de la société ISOVER.</w:t>
      </w:r>
      <w:r>
        <w:rPr>
          <w:rFonts w:ascii="Gotham Rounded Book" w:hAnsi="Gotham Rounded Book"/>
        </w:rPr>
        <w:t xml:space="preserve"> </w:t>
      </w:r>
      <w:r w:rsidRPr="00323A0B">
        <w:rPr>
          <w:rFonts w:ascii="Gotham Rounded Book" w:hAnsi="Gotham Rounded Book"/>
        </w:rPr>
        <w:t xml:space="preserve">Dans le cas de traversée de dalle, les conduits seront filants et le calfeutrement sera assuré par de la laine ULTIMATE® de type U PROTECT® </w:t>
      </w:r>
      <w:proofErr w:type="spellStart"/>
      <w:r w:rsidRPr="00323A0B">
        <w:rPr>
          <w:rFonts w:ascii="Gotham Rounded Book" w:hAnsi="Gotham Rounded Book"/>
        </w:rPr>
        <w:t>Slab</w:t>
      </w:r>
      <w:proofErr w:type="spellEnd"/>
      <w:r w:rsidRPr="00323A0B">
        <w:rPr>
          <w:rFonts w:ascii="Gotham Rounded Book" w:hAnsi="Gotham Rounded Book"/>
        </w:rPr>
        <w:t xml:space="preserve"> 4.0.</w:t>
      </w:r>
      <w:r>
        <w:rPr>
          <w:rFonts w:ascii="Gotham Rounded Book" w:hAnsi="Gotham Rounded Book"/>
        </w:rPr>
        <w:t xml:space="preserve"> </w:t>
      </w:r>
    </w:p>
    <w:p w:rsidR="004B30F4" w:rsidRPr="009623F1" w:rsidRDefault="004B30F4" w:rsidP="004B30F4">
      <w:pPr>
        <w:jc w:val="both"/>
        <w:rPr>
          <w:rFonts w:ascii="Gotham Rounded Book" w:hAnsi="Gotham Rounded Book"/>
          <w:b/>
        </w:rPr>
      </w:pPr>
      <w:r w:rsidRPr="009623F1">
        <w:rPr>
          <w:rFonts w:ascii="Gotham Rounded Book" w:hAnsi="Gotham Rounded Book"/>
          <w:b/>
        </w:rPr>
        <w:t>La mise en œuvre sera conforme au PV : EFR-15–000166 - Résistance au feu des conduits de ventilation rectangulaires.</w:t>
      </w:r>
      <w:r w:rsidRPr="009623F1">
        <w:rPr>
          <w:b/>
          <w:noProof/>
          <w:lang w:eastAsia="fr-FR"/>
        </w:rPr>
        <w:t xml:space="preserve"> </w:t>
      </w:r>
    </w:p>
    <w:p w:rsidR="004B30F4" w:rsidRPr="00323A0B" w:rsidRDefault="004B30F4" w:rsidP="004B30F4">
      <w:pPr>
        <w:jc w:val="both"/>
        <w:rPr>
          <w:rFonts w:ascii="Gotham Rounded Book" w:hAnsi="Gotham Rounded Book"/>
        </w:rPr>
      </w:pPr>
      <w:r w:rsidRPr="00323A0B">
        <w:rPr>
          <w:rFonts w:ascii="Gotham Rounded Book" w:hAnsi="Gotham Rounded Book"/>
        </w:rPr>
        <w:t xml:space="preserve">Les conduits métalliques devront répondre à certaines caractéristiques décrites dans le PV dont : </w:t>
      </w:r>
    </w:p>
    <w:p w:rsidR="004B30F4" w:rsidRPr="00323A0B" w:rsidRDefault="004B30F4" w:rsidP="004B30F4">
      <w:pPr>
        <w:pStyle w:val="Paragraphedeliste"/>
        <w:numPr>
          <w:ilvl w:val="0"/>
          <w:numId w:val="5"/>
        </w:numPr>
        <w:jc w:val="both"/>
        <w:rPr>
          <w:rFonts w:ascii="Gotham Rounded Book" w:hAnsi="Gotham Rounded Book"/>
          <w:sz w:val="20"/>
        </w:rPr>
      </w:pPr>
      <w:r w:rsidRPr="00323A0B">
        <w:rPr>
          <w:rFonts w:ascii="Gotham Rounded Book" w:hAnsi="Gotham Rounded Book"/>
          <w:sz w:val="20"/>
        </w:rPr>
        <w:t>Epaisseur minimale de l’acier galvanisé : 7/10mm</w:t>
      </w:r>
    </w:p>
    <w:p w:rsidR="004B30F4" w:rsidRPr="00323A0B" w:rsidRDefault="004B30F4" w:rsidP="004B30F4">
      <w:pPr>
        <w:pStyle w:val="Paragraphedeliste"/>
        <w:numPr>
          <w:ilvl w:val="0"/>
          <w:numId w:val="5"/>
        </w:numPr>
        <w:jc w:val="both"/>
        <w:rPr>
          <w:rFonts w:ascii="Gotham Rounded Book" w:hAnsi="Gotham Rounded Book"/>
          <w:sz w:val="20"/>
        </w:rPr>
      </w:pPr>
      <w:r w:rsidRPr="00323A0B">
        <w:rPr>
          <w:rFonts w:ascii="Gotham Rounded Book" w:hAnsi="Gotham Rounded Book"/>
          <w:sz w:val="20"/>
        </w:rPr>
        <w:t>Classe d’étanchéité à l’air du réseau : B selon NF EN 1507</w:t>
      </w:r>
    </w:p>
    <w:p w:rsidR="004B30F4" w:rsidRPr="00323A0B" w:rsidRDefault="004B30F4" w:rsidP="004B30F4">
      <w:pPr>
        <w:pStyle w:val="Paragraphedeliste"/>
        <w:numPr>
          <w:ilvl w:val="0"/>
          <w:numId w:val="5"/>
        </w:numPr>
        <w:jc w:val="both"/>
        <w:rPr>
          <w:rFonts w:ascii="Gotham Rounded Book" w:hAnsi="Gotham Rounded Book"/>
          <w:sz w:val="20"/>
        </w:rPr>
      </w:pPr>
      <w:r w:rsidRPr="00323A0B">
        <w:rPr>
          <w:rFonts w:ascii="Gotham Rounded Book" w:hAnsi="Gotham Rounded Book"/>
          <w:sz w:val="20"/>
        </w:rPr>
        <w:t>Sections maximales : 1250x1000 mm</w:t>
      </w:r>
    </w:p>
    <w:p w:rsidR="004B30F4" w:rsidRPr="00323A0B" w:rsidRDefault="004B30F4" w:rsidP="004B30F4">
      <w:pPr>
        <w:pStyle w:val="Paragraphedeliste"/>
        <w:numPr>
          <w:ilvl w:val="0"/>
          <w:numId w:val="5"/>
        </w:numPr>
        <w:jc w:val="both"/>
        <w:rPr>
          <w:rFonts w:ascii="Gotham Rounded Book" w:hAnsi="Gotham Rounded Book"/>
          <w:sz w:val="20"/>
        </w:rPr>
      </w:pPr>
      <w:r w:rsidRPr="00323A0B">
        <w:rPr>
          <w:rFonts w:ascii="Gotham Rounded Book" w:hAnsi="Gotham Rounded Book"/>
          <w:sz w:val="20"/>
        </w:rPr>
        <w:t>Lo</w:t>
      </w:r>
      <w:r>
        <w:rPr>
          <w:rFonts w:ascii="Gotham Rounded Book" w:hAnsi="Gotham Rounded Book"/>
          <w:sz w:val="20"/>
        </w:rPr>
        <w:t>n</w:t>
      </w:r>
      <w:r w:rsidRPr="00323A0B">
        <w:rPr>
          <w:rFonts w:ascii="Gotham Rounded Book" w:hAnsi="Gotham Rounded Book"/>
          <w:sz w:val="20"/>
        </w:rPr>
        <w:t>gueur maximales du tronçon : 1250 mm (pour EI120) 1500 mm (jusqu’à EI90)</w:t>
      </w:r>
    </w:p>
    <w:p w:rsidR="004B30F4" w:rsidRPr="00323A0B" w:rsidRDefault="004B30F4" w:rsidP="004B30F4">
      <w:pPr>
        <w:pStyle w:val="Paragraphedeliste"/>
        <w:numPr>
          <w:ilvl w:val="0"/>
          <w:numId w:val="5"/>
        </w:numPr>
        <w:jc w:val="both"/>
        <w:rPr>
          <w:rFonts w:ascii="Gotham Rounded Book" w:hAnsi="Gotham Rounded Book"/>
          <w:sz w:val="20"/>
        </w:rPr>
      </w:pPr>
      <w:r w:rsidRPr="00323A0B">
        <w:rPr>
          <w:rFonts w:ascii="Gotham Rounded Book" w:hAnsi="Gotham Rounded Book"/>
          <w:sz w:val="20"/>
        </w:rPr>
        <w:t>Renfort à mi longueur pour les côtes supérieures à 500 mm</w:t>
      </w:r>
    </w:p>
    <w:p w:rsidR="004B30F4" w:rsidRPr="00323A0B" w:rsidRDefault="004B30F4" w:rsidP="004B30F4">
      <w:pPr>
        <w:pStyle w:val="Paragraphedeliste"/>
        <w:numPr>
          <w:ilvl w:val="0"/>
          <w:numId w:val="5"/>
        </w:numPr>
        <w:jc w:val="both"/>
        <w:rPr>
          <w:rFonts w:ascii="Gotham Rounded Book" w:hAnsi="Gotham Rounded Book"/>
          <w:sz w:val="20"/>
        </w:rPr>
      </w:pPr>
      <w:r w:rsidRPr="00323A0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4B30F4" w:rsidRPr="00666B9D" w:rsidTr="005223F9">
        <w:trPr>
          <w:gridAfter w:val="1"/>
          <w:wAfter w:w="15" w:type="dxa"/>
          <w:trHeight w:val="359"/>
        </w:trPr>
        <w:tc>
          <w:tcPr>
            <w:tcW w:w="9823" w:type="dxa"/>
            <w:gridSpan w:val="5"/>
            <w:tcBorders>
              <w:bottom w:val="single" w:sz="4" w:space="0" w:color="F3F3F3" w:themeColor="accent4" w:themeTint="66"/>
            </w:tcBorders>
            <w:vAlign w:val="center"/>
          </w:tcPr>
          <w:p w:rsidR="004B30F4" w:rsidRPr="00AA0419" w:rsidRDefault="004B30F4" w:rsidP="005223F9">
            <w:pPr>
              <w:pStyle w:val="Sansinterligne"/>
              <w:jc w:val="both"/>
              <w:rPr>
                <w:rFonts w:ascii="Gotham Rounded Book" w:hAnsi="Gotham Rounded Book"/>
              </w:rPr>
            </w:pPr>
            <w:r>
              <w:rPr>
                <w:rFonts w:ascii="Gotham Rounded Book" w:hAnsi="Gotham Rounded Book"/>
              </w:rPr>
              <w:t>Epaisseur de la couche de laine pour réseaux de ventilation rectangulaires</w:t>
            </w:r>
          </w:p>
        </w:tc>
      </w:tr>
      <w:tr w:rsidR="004B30F4" w:rsidRPr="00666B9D" w:rsidTr="005223F9">
        <w:tc>
          <w:tcPr>
            <w:tcW w:w="3459" w:type="dxa"/>
            <w:tcBorders>
              <w:bottom w:val="single" w:sz="4" w:space="0" w:color="626157" w:themeColor="text2"/>
              <w:right w:val="single" w:sz="4" w:space="0" w:color="626157" w:themeColor="text2"/>
            </w:tcBorders>
            <w:shd w:val="clear" w:color="auto" w:fill="E3E3E2" w:themeFill="background2"/>
            <w:vAlign w:val="center"/>
          </w:tcPr>
          <w:p w:rsidR="004B30F4" w:rsidRDefault="004B30F4" w:rsidP="005223F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4B30F4" w:rsidRPr="00666B9D" w:rsidRDefault="004B30F4" w:rsidP="005223F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4B30F4" w:rsidRPr="00666B9D" w:rsidTr="005223F9">
        <w:tc>
          <w:tcPr>
            <w:tcW w:w="3459" w:type="dxa"/>
            <w:tcBorders>
              <w:top w:val="single" w:sz="4" w:space="0" w:color="626157" w:themeColor="text2"/>
              <w:bottom w:val="single" w:sz="4" w:space="0" w:color="626157" w:themeColor="text2"/>
              <w:right w:val="single" w:sz="4" w:space="0" w:color="626157" w:themeColor="text2"/>
            </w:tcBorders>
            <w:vAlign w:val="center"/>
          </w:tcPr>
          <w:p w:rsidR="004B30F4" w:rsidRPr="00666B9D" w:rsidRDefault="004B30F4" w:rsidP="005223F9">
            <w:pPr>
              <w:spacing w:before="0" w:after="0" w:line="240" w:lineRule="auto"/>
              <w:rPr>
                <w:rFonts w:ascii="GothamMedium" w:hAnsi="GothamMedium"/>
                <w:b/>
                <w:sz w:val="18"/>
                <w:szCs w:val="18"/>
              </w:rPr>
            </w:pPr>
            <w:r>
              <w:rPr>
                <w:rFonts w:ascii="GothamMedium" w:hAnsi="GothamMedium"/>
                <w:sz w:val="18"/>
                <w:szCs w:val="18"/>
              </w:rPr>
              <w:t xml:space="preserve">Conduit Horizontal </w:t>
            </w:r>
          </w:p>
        </w:tc>
        <w:tc>
          <w:tcPr>
            <w:tcW w:w="1560"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sz w:val="18"/>
                <w:szCs w:val="18"/>
              </w:rPr>
              <w:t>40 mm</w:t>
            </w:r>
          </w:p>
        </w:tc>
        <w:tc>
          <w:tcPr>
            <w:tcW w:w="1559"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sz w:val="18"/>
                <w:szCs w:val="18"/>
              </w:rPr>
              <w:t>60 mm</w:t>
            </w:r>
          </w:p>
        </w:tc>
        <w:tc>
          <w:tcPr>
            <w:tcW w:w="1417"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sz w:val="18"/>
                <w:szCs w:val="18"/>
              </w:rPr>
              <w:t>70 mm</w:t>
            </w:r>
          </w:p>
        </w:tc>
        <w:tc>
          <w:tcPr>
            <w:tcW w:w="1843" w:type="dxa"/>
            <w:gridSpan w:val="2"/>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4B30F4" w:rsidRPr="00666B9D" w:rsidRDefault="004B30F4" w:rsidP="005223F9">
            <w:pPr>
              <w:spacing w:before="0" w:after="0" w:line="240" w:lineRule="auto"/>
              <w:jc w:val="center"/>
              <w:rPr>
                <w:rFonts w:asciiTheme="majorHAnsi" w:hAnsiTheme="majorHAnsi"/>
                <w:b/>
                <w:sz w:val="18"/>
                <w:szCs w:val="18"/>
              </w:rPr>
            </w:pPr>
            <w:r>
              <w:rPr>
                <w:rFonts w:asciiTheme="majorHAnsi" w:hAnsiTheme="majorHAnsi"/>
                <w:sz w:val="18"/>
                <w:szCs w:val="18"/>
              </w:rPr>
              <w:t>80 mm</w:t>
            </w:r>
          </w:p>
        </w:tc>
      </w:tr>
      <w:tr w:rsidR="004B30F4" w:rsidRPr="00666B9D" w:rsidTr="005223F9">
        <w:tc>
          <w:tcPr>
            <w:tcW w:w="3459" w:type="dxa"/>
            <w:tcBorders>
              <w:top w:val="single" w:sz="4" w:space="0" w:color="626157" w:themeColor="text2"/>
              <w:right w:val="single" w:sz="4" w:space="0" w:color="626157" w:themeColor="text2"/>
            </w:tcBorders>
            <w:vAlign w:val="center"/>
          </w:tcPr>
          <w:p w:rsidR="004B30F4" w:rsidRDefault="004B30F4" w:rsidP="005223F9">
            <w:pPr>
              <w:spacing w:before="0" w:after="0" w:line="240" w:lineRule="auto"/>
              <w:rPr>
                <w:rFonts w:ascii="GothamMedium" w:hAnsi="GothamMedium"/>
                <w:sz w:val="18"/>
                <w:szCs w:val="18"/>
              </w:rPr>
            </w:pPr>
            <w:r>
              <w:rPr>
                <w:rFonts w:ascii="GothamMedium" w:hAnsi="GothamMedium"/>
                <w:sz w:val="18"/>
                <w:szCs w:val="18"/>
              </w:rPr>
              <w:t>Conduit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4B30F4" w:rsidRDefault="004B30F4" w:rsidP="005223F9">
            <w:pPr>
              <w:spacing w:before="0" w:after="0" w:line="240" w:lineRule="auto"/>
              <w:jc w:val="center"/>
              <w:rPr>
                <w:rFonts w:asciiTheme="majorHAnsi" w:hAnsiTheme="majorHAnsi"/>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4B30F4" w:rsidRDefault="004B30F4" w:rsidP="005223F9">
            <w:pPr>
              <w:spacing w:before="0" w:after="0" w:line="240" w:lineRule="auto"/>
              <w:jc w:val="center"/>
              <w:rPr>
                <w:rFonts w:asciiTheme="majorHAnsi" w:hAnsiTheme="majorHAnsi"/>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4B30F4" w:rsidRDefault="004B30F4" w:rsidP="005223F9">
            <w:pPr>
              <w:spacing w:before="0" w:after="0" w:line="240" w:lineRule="auto"/>
              <w:jc w:val="center"/>
              <w:rPr>
                <w:rFonts w:asciiTheme="majorHAnsi" w:hAnsiTheme="majorHAnsi"/>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4B30F4" w:rsidRDefault="004B30F4" w:rsidP="005223F9">
            <w:pPr>
              <w:spacing w:before="0" w:after="0" w:line="240" w:lineRule="auto"/>
              <w:jc w:val="center"/>
              <w:rPr>
                <w:rFonts w:asciiTheme="majorHAnsi" w:hAnsiTheme="majorHAnsi"/>
                <w:sz w:val="18"/>
                <w:szCs w:val="18"/>
              </w:rPr>
            </w:pPr>
            <w:r>
              <w:rPr>
                <w:rFonts w:asciiTheme="majorHAnsi" w:hAnsiTheme="majorHAnsi"/>
                <w:sz w:val="18"/>
                <w:szCs w:val="18"/>
              </w:rPr>
              <w:t>100 mm</w:t>
            </w:r>
          </w:p>
        </w:tc>
      </w:tr>
    </w:tbl>
    <w:p w:rsidR="008E004D" w:rsidRPr="009C72CC" w:rsidRDefault="008E004D" w:rsidP="00B425D2">
      <w:pPr>
        <w:jc w:val="both"/>
        <w:rPr>
          <w:rFonts w:ascii="Gotham Rounded Book" w:hAnsi="Gotham Rounded Book" w:cstheme="minorHAnsi"/>
          <w:szCs w:val="20"/>
        </w:rPr>
      </w:pPr>
    </w:p>
    <w:sectPr w:rsidR="008E004D" w:rsidRPr="009C72CC" w:rsidSect="004B30F4">
      <w:headerReference w:type="even" r:id="rId12"/>
      <w:headerReference w:type="default" r:id="rId13"/>
      <w:footerReference w:type="even" r:id="rId14"/>
      <w:footerReference w:type="default" r:id="rId15"/>
      <w:headerReference w:type="first" r:id="rId16"/>
      <w:footerReference w:type="first" r:id="rId17"/>
      <w:pgSz w:w="11906" w:h="16838" w:code="9"/>
      <w:pgMar w:top="2694"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390" w:rsidRDefault="00224390" w:rsidP="00D5623F">
      <w:pPr>
        <w:spacing w:before="0" w:after="0" w:line="240" w:lineRule="auto"/>
      </w:pPr>
      <w:r>
        <w:separator/>
      </w:r>
    </w:p>
  </w:endnote>
  <w:endnote w:type="continuationSeparator" w:id="0">
    <w:p w:rsidR="00224390" w:rsidRDefault="00224390"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0F4" w:rsidRDefault="004B30F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4B30F4">
            <w:rPr>
              <w:rFonts w:ascii="Gotham Rounded Book" w:hAnsi="Gotham Rounded Book"/>
            </w:rPr>
            <w:t>12</w:t>
          </w:r>
          <w:bookmarkStart w:id="1" w:name="_GoBack"/>
          <w:bookmarkEnd w:id="1"/>
          <w:r w:rsidR="004B30F4">
            <w:rPr>
              <w:rFonts w:ascii="Gotham Rounded Book" w:hAnsi="Gotham Rounded Book"/>
            </w:rPr>
            <w:t>/11/2018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390" w:rsidRDefault="00224390" w:rsidP="00D5623F">
      <w:pPr>
        <w:spacing w:before="0" w:after="0" w:line="240" w:lineRule="auto"/>
      </w:pPr>
      <w:r>
        <w:separator/>
      </w:r>
    </w:p>
  </w:footnote>
  <w:footnote w:type="continuationSeparator" w:id="0">
    <w:p w:rsidR="00224390" w:rsidRDefault="00224390"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0F4" w:rsidRDefault="004B30F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43694BD8" wp14:editId="398F7F1A">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10BD5EC" wp14:editId="4E1A9188">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4DDD3A" wp14:editId="022CFD93">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13089B7D" wp14:editId="4C41CEE6">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370E9"/>
    <w:rsid w:val="00062B38"/>
    <w:rsid w:val="000971F7"/>
    <w:rsid w:val="000A791E"/>
    <w:rsid w:val="001565F6"/>
    <w:rsid w:val="001A326C"/>
    <w:rsid w:val="001D3A0C"/>
    <w:rsid w:val="001F0964"/>
    <w:rsid w:val="001F11E1"/>
    <w:rsid w:val="0021661D"/>
    <w:rsid w:val="00224390"/>
    <w:rsid w:val="00277AD5"/>
    <w:rsid w:val="002C4932"/>
    <w:rsid w:val="002E0012"/>
    <w:rsid w:val="002E7260"/>
    <w:rsid w:val="00323A0B"/>
    <w:rsid w:val="00324323"/>
    <w:rsid w:val="00330E69"/>
    <w:rsid w:val="003C46BF"/>
    <w:rsid w:val="003D431A"/>
    <w:rsid w:val="00404FEC"/>
    <w:rsid w:val="0044263A"/>
    <w:rsid w:val="00453F58"/>
    <w:rsid w:val="00480E3F"/>
    <w:rsid w:val="004B30F4"/>
    <w:rsid w:val="004E07B3"/>
    <w:rsid w:val="004E109B"/>
    <w:rsid w:val="0050663D"/>
    <w:rsid w:val="005130E0"/>
    <w:rsid w:val="005154B0"/>
    <w:rsid w:val="005369EC"/>
    <w:rsid w:val="005379B2"/>
    <w:rsid w:val="005559C0"/>
    <w:rsid w:val="00567A3F"/>
    <w:rsid w:val="005B21E0"/>
    <w:rsid w:val="005C63CC"/>
    <w:rsid w:val="005D30FF"/>
    <w:rsid w:val="005E3430"/>
    <w:rsid w:val="005F50F7"/>
    <w:rsid w:val="005F7DA6"/>
    <w:rsid w:val="0060444A"/>
    <w:rsid w:val="00611FA5"/>
    <w:rsid w:val="00621F58"/>
    <w:rsid w:val="00634011"/>
    <w:rsid w:val="00672250"/>
    <w:rsid w:val="006755F4"/>
    <w:rsid w:val="00695CDC"/>
    <w:rsid w:val="006A0490"/>
    <w:rsid w:val="006D47CA"/>
    <w:rsid w:val="006E24CA"/>
    <w:rsid w:val="0070313B"/>
    <w:rsid w:val="00741738"/>
    <w:rsid w:val="00785CF6"/>
    <w:rsid w:val="007A1102"/>
    <w:rsid w:val="008B0B94"/>
    <w:rsid w:val="008B176B"/>
    <w:rsid w:val="008D215E"/>
    <w:rsid w:val="008D4764"/>
    <w:rsid w:val="008E004D"/>
    <w:rsid w:val="0091058C"/>
    <w:rsid w:val="009362FE"/>
    <w:rsid w:val="009574B0"/>
    <w:rsid w:val="00961DDC"/>
    <w:rsid w:val="009C35CD"/>
    <w:rsid w:val="009C72CC"/>
    <w:rsid w:val="00A14162"/>
    <w:rsid w:val="00A41DEC"/>
    <w:rsid w:val="00A54CD1"/>
    <w:rsid w:val="00AA0419"/>
    <w:rsid w:val="00AE43A6"/>
    <w:rsid w:val="00AF3CAA"/>
    <w:rsid w:val="00B425D2"/>
    <w:rsid w:val="00BE6A61"/>
    <w:rsid w:val="00C01744"/>
    <w:rsid w:val="00C0603C"/>
    <w:rsid w:val="00C710D7"/>
    <w:rsid w:val="00C71204"/>
    <w:rsid w:val="00C90BBF"/>
    <w:rsid w:val="00CA1690"/>
    <w:rsid w:val="00CA6D8C"/>
    <w:rsid w:val="00CD671A"/>
    <w:rsid w:val="00CE1BF1"/>
    <w:rsid w:val="00D3556F"/>
    <w:rsid w:val="00D44A30"/>
    <w:rsid w:val="00D51742"/>
    <w:rsid w:val="00D51B95"/>
    <w:rsid w:val="00D5623F"/>
    <w:rsid w:val="00DB2D22"/>
    <w:rsid w:val="00DE2088"/>
    <w:rsid w:val="00DF3C93"/>
    <w:rsid w:val="00E04F15"/>
    <w:rsid w:val="00E3754F"/>
    <w:rsid w:val="00E7150B"/>
    <w:rsid w:val="00E81A0C"/>
    <w:rsid w:val="00E9604D"/>
    <w:rsid w:val="00EA078F"/>
    <w:rsid w:val="00EA2579"/>
    <w:rsid w:val="00EC6ED4"/>
    <w:rsid w:val="00F10EEF"/>
    <w:rsid w:val="00F34D53"/>
    <w:rsid w:val="00F7200F"/>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4.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9094F1-ED7F-4C87-ACBB-DB88712487C3}">
  <ds:schemaRefs>
    <ds:schemaRef ds:uri="http://schemas.openxmlformats.org/officeDocument/2006/bibliography"/>
  </ds:schemaRefs>
</ds:datastoreItem>
</file>

<file path=customXml/itemProps2.xml><?xml version="1.0" encoding="utf-8"?>
<ds:datastoreItem xmlns:ds="http://schemas.openxmlformats.org/officeDocument/2006/customXml" ds:itemID="{316E504C-0778-4A82-BDFB-563D2E1DDE8A}"/>
</file>

<file path=customXml/itemProps3.xml><?xml version="1.0" encoding="utf-8"?>
<ds:datastoreItem xmlns:ds="http://schemas.openxmlformats.org/officeDocument/2006/customXml" ds:itemID="{B2A698F6-8F75-4D96-858D-DBD3780C6276}"/>
</file>

<file path=customXml/itemProps4.xml><?xml version="1.0" encoding="utf-8"?>
<ds:datastoreItem xmlns:ds="http://schemas.openxmlformats.org/officeDocument/2006/customXml" ds:itemID="{96D77831-F038-4017-AD40-EBC4178BFACA}"/>
</file>

<file path=docProps/app.xml><?xml version="1.0" encoding="utf-8"?>
<Properties xmlns="http://schemas.openxmlformats.org/officeDocument/2006/extended-properties" xmlns:vt="http://schemas.openxmlformats.org/officeDocument/2006/docPropsVTypes">
  <Template>Fiche-MODELE</Template>
  <TotalTime>2402</TotalTime>
  <Pages>2</Pages>
  <Words>512</Words>
  <Characters>2816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22</cp:revision>
  <cp:lastPrinted>2018-12-18T12:38:00Z</cp:lastPrinted>
  <dcterms:created xsi:type="dcterms:W3CDTF">2018-11-12T13:36:00Z</dcterms:created>
  <dcterms:modified xsi:type="dcterms:W3CDTF">2018-12-18T12:38:00Z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